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366520" w14:textId="0CA12470" w:rsidR="007103C6" w:rsidRDefault="007103C6" w:rsidP="00D535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7154434"/>
      <w:bookmarkStart w:id="1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  <w:lang w:eastAsia="zh-CN"/>
          </w:rPr>
          <w:t xml:space="preserve">RAN </w:t>
        </w:r>
        <w:r>
          <w:rPr>
            <w:b/>
            <w:noProof/>
            <w:sz w:val="24"/>
          </w:rPr>
          <w:t>WG</w:t>
        </w:r>
        <w:r>
          <w:rPr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zh-CN"/>
          </w:rPr>
          <w:t>10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  <w:lang w:eastAsia="zh-CN"/>
          </w:rPr>
          <w:t>R5-24</w:t>
        </w:r>
        <w:r w:rsidR="00934945">
          <w:rPr>
            <w:rFonts w:eastAsiaTheme="minorEastAsia" w:hint="eastAsia"/>
            <w:b/>
            <w:i/>
            <w:noProof/>
            <w:sz w:val="28"/>
            <w:lang w:eastAsia="zh-CN"/>
          </w:rPr>
          <w:t>7272</w:t>
        </w:r>
      </w:fldSimple>
    </w:p>
    <w:p w14:paraId="0AD26E13" w14:textId="77777777" w:rsidR="007103C6" w:rsidRDefault="007103C6" w:rsidP="007103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9E21E0">
          <w:rPr>
            <w:b/>
            <w:noProof/>
            <w:sz w:val="24"/>
            <w:lang w:eastAsia="zh-CN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zh-CN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8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2</w:t>
        </w:r>
        <w:r>
          <w:rPr>
            <w:b/>
            <w:noProof/>
            <w:sz w:val="24"/>
            <w:lang w:eastAsia="zh-CN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Nov</w:t>
        </w:r>
        <w:r>
          <w:rPr>
            <w:b/>
            <w:noProof/>
            <w:sz w:val="24"/>
            <w:lang w:eastAsia="zh-CN"/>
          </w:rPr>
          <w:t xml:space="preserve"> 2024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51FED" w14:paraId="3F08B6D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F08B6D0" w14:textId="7D1873CB" w:rsidR="00551FED" w:rsidRDefault="00030D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551FED" w14:paraId="3F08B6D3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B6D2" w14:textId="77777777" w:rsidR="00551FED" w:rsidRDefault="00030D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51FED" w14:paraId="3F08B6D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F08B6D4" w14:textId="77777777" w:rsidR="00551FED" w:rsidRDefault="00551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F08B6D5" w14:textId="77777777" w:rsidR="00551FED" w:rsidRDefault="00551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FED" w14:paraId="3F08B6D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8B6D7" w14:textId="77777777" w:rsidR="00551FED" w:rsidRDefault="0003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8B6D8" w14:textId="06D56E7A" w:rsidR="00551FED" w:rsidRDefault="00030D13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6663ED" w:rsidRPr="00767819">
              <w:t xml:space="preserve">NR FR1 FDD bands </w:t>
            </w:r>
            <w:r w:rsidR="006663ED">
              <w:rPr>
                <w:rFonts w:eastAsiaTheme="minorEastAsia" w:hint="eastAsia"/>
                <w:lang w:eastAsia="zh-CN"/>
              </w:rPr>
              <w:t>n54</w:t>
            </w:r>
          </w:p>
        </w:tc>
      </w:tr>
      <w:tr w:rsidR="00551FED" w14:paraId="3F08B6D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F08B6DA" w14:textId="77777777" w:rsidR="00551FED" w:rsidRDefault="00551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3F08B6DB" w14:textId="77777777" w:rsidR="00551FED" w:rsidRDefault="00551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FED" w14:paraId="3F08B6E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8B6DD" w14:textId="77777777" w:rsidR="00551FED" w:rsidRDefault="0003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F08B6DE" w14:textId="152161A3" w:rsidR="00551FED" w:rsidRDefault="00CF2498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08B6DF" w14:textId="77777777" w:rsidR="00551FED" w:rsidRDefault="00551F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08B6E0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8B6E1" w14:textId="0BB84E87" w:rsidR="00551FED" w:rsidRDefault="00FC27F1">
            <w:pPr>
              <w:pStyle w:val="CRCoverPage"/>
              <w:spacing w:after="0"/>
              <w:ind w:left="100"/>
            </w:pPr>
            <w:r w:rsidRPr="00FC27F1">
              <w:t>2024-10-22</w:t>
            </w:r>
          </w:p>
        </w:tc>
      </w:tr>
    </w:tbl>
    <w:p w14:paraId="3F08B6E3" w14:textId="77777777" w:rsidR="00551FED" w:rsidRDefault="00551FE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51FED" w14:paraId="3F08B6EA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08B6E4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08B6E5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E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F08B6E7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E8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08B6E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F08B6EB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F08B6EC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ED" w14:textId="12401F3E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F08B6EE" w14:textId="77777777" w:rsidR="00551FED" w:rsidRDefault="00030D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E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6F2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6F3" w14:textId="77777777" w:rsidR="00551FED" w:rsidRDefault="00030D13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F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5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F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7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6F9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6FA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FB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F08B6FC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FD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6FE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0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0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1" w14:textId="77777777" w:rsidR="00551FED" w:rsidRDefault="00030D13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3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0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7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8" w14:textId="77777777" w:rsidR="00551FED" w:rsidRDefault="00030D1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A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B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C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1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E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F" w14:textId="77777777" w:rsidR="00551FED" w:rsidRDefault="00030D1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1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3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1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15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16" w14:textId="77777777" w:rsidR="00551FED" w:rsidRDefault="00030D1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7" w14:textId="40FB3FE0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8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A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2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1C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71D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1E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F08B71F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2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1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2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23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4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6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7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8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2A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B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C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D" w14:textId="77777777" w:rsidR="00551FED" w:rsidRDefault="00030D13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E" w14:textId="01CE509E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31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732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F08B733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F08B73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B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08B736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08B737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F08B738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D338AAE" w14:textId="1C7429F6" w:rsidR="00030D13" w:rsidRDefault="00030D13" w:rsidP="00030D13">
            <w:pPr>
              <w:pStyle w:val="CRCoverPage"/>
              <w:spacing w:after="0"/>
              <w:ind w:left="100"/>
            </w:pPr>
            <w:r w:rsidRPr="00855A1B">
              <w:t xml:space="preserve">NR FR1 </w:t>
            </w:r>
            <w:r w:rsidR="00885B3F">
              <w:rPr>
                <w:rFonts w:eastAsiaTheme="minorEastAsia" w:hint="eastAsia"/>
                <w:lang w:eastAsia="zh-CN"/>
              </w:rPr>
              <w:t>T</w:t>
            </w:r>
            <w:r w:rsidRPr="00855A1B">
              <w:t xml:space="preserve">DD </w:t>
            </w:r>
            <w:r>
              <w:t>bands:</w:t>
            </w:r>
          </w:p>
          <w:p w14:paraId="3F08B739" w14:textId="190826E5" w:rsidR="00551FED" w:rsidRPr="00030D13" w:rsidRDefault="00030D13" w:rsidP="00030D13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n</w:t>
            </w:r>
            <w:r w:rsidR="00F553A2">
              <w:rPr>
                <w:rFonts w:eastAsiaTheme="minorEastAsia" w:hint="eastAsia"/>
                <w:lang w:eastAsia="zh-CN"/>
              </w:rPr>
              <w:t>98</w:t>
            </w:r>
            <w:r w:rsidRPr="00826093">
              <w:t xml:space="preserve"> CBW (</w:t>
            </w:r>
            <w:r w:rsidR="00463E22">
              <w:rPr>
                <w:rFonts w:eastAsiaTheme="minorEastAsia" w:hint="eastAsia"/>
                <w:lang w:eastAsia="zh-CN"/>
              </w:rPr>
              <w:t>35</w:t>
            </w:r>
            <w:r w:rsidRPr="00826093">
              <w:t>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3A" w14:textId="77777777" w:rsidR="00551FED" w:rsidRDefault="00551FED">
            <w:pPr>
              <w:pStyle w:val="CRCoverPage"/>
              <w:spacing w:after="0"/>
            </w:pPr>
          </w:p>
        </w:tc>
      </w:tr>
      <w:tr w:rsidR="00551FED" w14:paraId="3F08B74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F08B73C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F08B73D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08B73E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F08B73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4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4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42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3F08B743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F08B744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4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F08B74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4D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08B748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F08B749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F08B74A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4B" w14:textId="77777777" w:rsidR="00551FED" w:rsidRDefault="00030D1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4C" w14:textId="77777777" w:rsidR="00551FED" w:rsidRDefault="00551FED">
            <w:pPr>
              <w:pStyle w:val="CRCoverPage"/>
              <w:spacing w:after="0"/>
            </w:pPr>
          </w:p>
        </w:tc>
      </w:tr>
      <w:tr w:rsidR="00551FED" w14:paraId="3F08B753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08B74E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F08B74F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08B750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51" w14:textId="77777777" w:rsidR="00551FED" w:rsidRDefault="00551FE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B75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F08B754" w14:textId="77777777" w:rsidR="00551FED" w:rsidRDefault="00551FED">
      <w:pPr>
        <w:pStyle w:val="CRCoverPage"/>
        <w:rPr>
          <w:lang w:val="en-US"/>
        </w:rPr>
      </w:pPr>
    </w:p>
    <w:p w14:paraId="3F08B760" w14:textId="2DD7B170" w:rsidR="00551FED" w:rsidRDefault="00030D13" w:rsidP="00030D13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 </w:t>
      </w:r>
      <w:bookmarkEnd w:id="1"/>
    </w:p>
    <w:sectPr w:rsidR="00551FE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2B902" w14:textId="77777777" w:rsidR="00E92E70" w:rsidRDefault="00E92E70">
      <w:pPr>
        <w:spacing w:after="0"/>
      </w:pPr>
      <w:r>
        <w:separator/>
      </w:r>
    </w:p>
  </w:endnote>
  <w:endnote w:type="continuationSeparator" w:id="0">
    <w:p w14:paraId="1BC3C4CA" w14:textId="77777777" w:rsidR="00E92E70" w:rsidRDefault="00E92E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8B765" w14:textId="77777777" w:rsidR="00551FED" w:rsidRDefault="00030D1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FB11E2" w14:textId="77777777" w:rsidR="00E92E70" w:rsidRDefault="00E92E70">
      <w:pPr>
        <w:spacing w:after="0"/>
      </w:pPr>
      <w:r>
        <w:separator/>
      </w:r>
    </w:p>
  </w:footnote>
  <w:footnote w:type="continuationSeparator" w:id="0">
    <w:p w14:paraId="672983F1" w14:textId="77777777" w:rsidR="00E92E70" w:rsidRDefault="00E92E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8B763" w14:textId="77777777" w:rsidR="00551FED" w:rsidRDefault="00551FED">
    <w:pPr>
      <w:pStyle w:val="Header"/>
    </w:pPr>
  </w:p>
  <w:p w14:paraId="3F08B764" w14:textId="77777777" w:rsidR="00551FED" w:rsidRDefault="00551F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84954EA"/>
    <w:multiLevelType w:val="hybridMultilevel"/>
    <w:tmpl w:val="B1F209F4"/>
    <w:lvl w:ilvl="0" w:tplc="9816F78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 w:val="0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37933416">
    <w:abstractNumId w:val="3"/>
  </w:num>
  <w:num w:numId="2" w16cid:durableId="1565943906">
    <w:abstractNumId w:val="5"/>
  </w:num>
  <w:num w:numId="3" w16cid:durableId="703332399">
    <w:abstractNumId w:val="1"/>
  </w:num>
  <w:num w:numId="4" w16cid:durableId="861044670">
    <w:abstractNumId w:val="4"/>
  </w:num>
  <w:num w:numId="5" w16cid:durableId="1228343521">
    <w:abstractNumId w:val="15"/>
  </w:num>
  <w:num w:numId="6" w16cid:durableId="1014190713">
    <w:abstractNumId w:val="2"/>
  </w:num>
  <w:num w:numId="7" w16cid:durableId="609239801">
    <w:abstractNumId w:val="11"/>
  </w:num>
  <w:num w:numId="8" w16cid:durableId="927275900">
    <w:abstractNumId w:val="7"/>
  </w:num>
  <w:num w:numId="9" w16cid:durableId="1214542041">
    <w:abstractNumId w:val="14"/>
  </w:num>
  <w:num w:numId="10" w16cid:durableId="1656563350">
    <w:abstractNumId w:val="16"/>
  </w:num>
  <w:num w:numId="11" w16cid:durableId="1040208875">
    <w:abstractNumId w:val="17"/>
  </w:num>
  <w:num w:numId="12" w16cid:durableId="135345492">
    <w:abstractNumId w:val="8"/>
  </w:num>
  <w:num w:numId="13" w16cid:durableId="1114439716">
    <w:abstractNumId w:val="9"/>
  </w:num>
  <w:num w:numId="14" w16cid:durableId="1385367579">
    <w:abstractNumId w:val="6"/>
  </w:num>
  <w:num w:numId="15" w16cid:durableId="614597334">
    <w:abstractNumId w:val="13"/>
  </w:num>
  <w:num w:numId="16" w16cid:durableId="1669165091">
    <w:abstractNumId w:val="0"/>
  </w:num>
  <w:num w:numId="17" w16cid:durableId="1327704159">
    <w:abstractNumId w:val="12"/>
  </w:num>
  <w:num w:numId="18" w16cid:durableId="766815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0D13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3E22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1FED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3ED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96BB9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3C6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548B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5B3F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29F3"/>
    <w:rsid w:val="0091348E"/>
    <w:rsid w:val="00916512"/>
    <w:rsid w:val="00917CCB"/>
    <w:rsid w:val="009222C6"/>
    <w:rsid w:val="009229F2"/>
    <w:rsid w:val="00927D2D"/>
    <w:rsid w:val="009310DE"/>
    <w:rsid w:val="00933328"/>
    <w:rsid w:val="00934945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02D1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3711D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B3265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2498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E5D5A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2E70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58B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553A2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18D2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27F1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08B6CE"/>
  <w15:docId w15:val="{2A2AEF9E-4912-4395-BCBE-DF3FD334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宋体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7103C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86</Words>
  <Characters>901</Characters>
  <Application>Microsoft Office Word</Application>
  <DocSecurity>0</DocSecurity>
  <Lines>7</Lines>
  <Paragraphs>1</Paragraphs>
  <ScaleCrop>false</ScaleCrop>
  <Company>ETSI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 GAO</cp:lastModifiedBy>
  <cp:revision>16</cp:revision>
  <cp:lastPrinted>2020-02-05T15:54:00Z</cp:lastPrinted>
  <dcterms:created xsi:type="dcterms:W3CDTF">2022-09-02T09:30:00Z</dcterms:created>
  <dcterms:modified xsi:type="dcterms:W3CDTF">2024-11-12T02:30:00Z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